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873B6" w14:textId="6CD69725" w:rsidR="00535962" w:rsidRPr="00F7167E" w:rsidRDefault="003C488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0D4BC8" wp14:editId="1DE1B1CA">
                <wp:simplePos x="0" y="0"/>
                <wp:positionH relativeFrom="column">
                  <wp:posOffset>-238125</wp:posOffset>
                </wp:positionH>
                <wp:positionV relativeFrom="paragraph">
                  <wp:posOffset>-295275</wp:posOffset>
                </wp:positionV>
                <wp:extent cx="1828800" cy="9639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963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AF3DA61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793D9AE" wp14:editId="0822D4F4">
                                      <wp:extent cx="1390650" cy="557246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432392" cy="57397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0D4B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75pt;margin-top:-23.25pt;width:2in;height:7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AF3DA61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793D9AE" wp14:editId="0822D4F4">
                                <wp:extent cx="1390650" cy="557246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32392" cy="57397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55C91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9798D56" wp14:editId="77301759">
            <wp:simplePos x="0" y="0"/>
            <wp:positionH relativeFrom="column">
              <wp:posOffset>4131945</wp:posOffset>
            </wp:positionH>
            <wp:positionV relativeFrom="paragraph">
              <wp:posOffset>-625313</wp:posOffset>
            </wp:positionV>
            <wp:extent cx="746125" cy="78676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22F2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AFC9BE2" wp14:editId="7A03A015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5080" t="5080" r="7620" b="1143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2C5615F" w14:textId="653843A4" w:rsidR="006B202F" w:rsidRPr="00535962" w:rsidRDefault="00A34FF9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</w:t>
                                    </w:r>
                                    <w:r w:rsidRPr="00A34FF9">
                                      <w:rPr>
                                        <w:rStyle w:val="Style2"/>
                                      </w:rPr>
                                      <w:t>DGII-DAF-CM-202</w:t>
                                    </w:r>
                                    <w:r w:rsidR="00011F6A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A34FF9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A84189">
                                      <w:rPr>
                                        <w:rStyle w:val="Style2"/>
                                      </w:rPr>
                                      <w:t>143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9149FD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FC9BE2" id="Group 21" o:spid="_x0000_s1027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2C5615F" w14:textId="653843A4" w:rsidR="006B202F" w:rsidRPr="00535962" w:rsidRDefault="00A34FF9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</w:t>
                              </w:r>
                              <w:r w:rsidRPr="00A34FF9">
                                <w:rPr>
                                  <w:rStyle w:val="Style2"/>
                                </w:rPr>
                                <w:t>DGII-DAF-CM-202</w:t>
                              </w:r>
                              <w:r w:rsidR="00011F6A">
                                <w:rPr>
                                  <w:rStyle w:val="Style2"/>
                                </w:rPr>
                                <w:t>2</w:t>
                              </w:r>
                              <w:r w:rsidRPr="00A34FF9">
                                <w:rPr>
                                  <w:rStyle w:val="Style2"/>
                                </w:rPr>
                                <w:t>-0</w:t>
                              </w:r>
                              <w:r w:rsidR="00A84189">
                                <w:rPr>
                                  <w:rStyle w:val="Style2"/>
                                </w:rPr>
                                <w:t>143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19149FD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E22F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B4DD50" wp14:editId="619B139D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4445" b="1841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4DF41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4DD50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" filled="f" stroked="f">
                <v:textbox inset="0,0,0,0">
                  <w:txbxContent>
                    <w:p w14:paraId="6AF4DF41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161BC40B" w14:textId="77777777" w:rsidR="00535962" w:rsidRPr="00535962" w:rsidRDefault="005E22F2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4C47CD" wp14:editId="2A6B4E2E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8890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76B08041" w14:textId="77777777" w:rsidR="002E1412" w:rsidRPr="002E1412" w:rsidRDefault="00E85312" w:rsidP="00E85312">
                                <w:pPr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DIRECCION GENERAL DE IMPUESTOS INTERNOS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C47CD"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76B08041" w14:textId="77777777" w:rsidR="002E1412" w:rsidRPr="002E1412" w:rsidRDefault="00E85312" w:rsidP="00E85312">
                          <w:pPr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>DIRECCION GENERAL DE IMPUESTOS INTERNOS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A2F1DB" wp14:editId="132552C7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99116" w14:textId="77777777" w:rsidR="0026335F" w:rsidRPr="0026335F" w:rsidRDefault="00A8418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2F1DB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" filled="f" stroked="f">
                <v:textbox>
                  <w:txbxContent>
                    <w:p w14:paraId="4E699116" w14:textId="77777777" w:rsidR="0026335F" w:rsidRPr="0026335F" w:rsidRDefault="004711F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23C9E70" w14:textId="77777777" w:rsidR="00535962" w:rsidRDefault="005E22F2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9E54548" wp14:editId="0B9F9C59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91635C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54548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" stroked="f">
                <v:textbox>
                  <w:txbxContent>
                    <w:p w14:paraId="0891635C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3DB6DC" wp14:editId="2B9CD610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6839B9" w14:textId="2EEEF8B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CC484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CC484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DB6DC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zv2Dzd4AAAALAQAADwAAAGRycy9kb3du&#10;cmV2LnhtbEyPTU/DMAyG70j7D5GRuLFkW7ex0nRCIK4g9iVxyxqvrdY4VZOt5d/jneD42o9eP87W&#10;g2vEFbtQe9IwGSsQSIW3NZUadtv3xycQIRqypvGEGn4wwDof3WUmtb6nL7xuYim4hEJqNFQxtqmU&#10;oajQmTD2LRLvTr5zJnLsSmk703O5a+RUqYV0pia+UJkWXysszpuL07D/OH0fEvVZvrl52/tBSXIr&#10;qfXD/fDyDCLiEP9guOmzOuTsdPQXskE0nKezZcKshplagbgRyWTOk6OGpVqAzDP5/4f8Fw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M79g83eAAAACwEAAA8AAAAAAAAAAAAAAAAATgQA&#10;AGRycy9kb3ducmV2LnhtbFBLBQYAAAAABAAEAPMAAABZBQAAAAA=&#10;" filled="f" stroked="f">
                <v:textbox>
                  <w:txbxContent>
                    <w:p w14:paraId="516839B9" w14:textId="2EEEF8B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CC484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CC484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A97115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0816D82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0052D67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4FA5C97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13BEC52A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eGrid"/>
        <w:tblW w:w="13858" w:type="dxa"/>
        <w:tblLayout w:type="fixed"/>
        <w:tblLook w:val="01E0" w:firstRow="1" w:lastRow="1" w:firstColumn="1" w:lastColumn="1" w:noHBand="0" w:noVBand="0"/>
      </w:tblPr>
      <w:tblGrid>
        <w:gridCol w:w="1101"/>
        <w:gridCol w:w="4394"/>
        <w:gridCol w:w="1417"/>
        <w:gridCol w:w="1418"/>
        <w:gridCol w:w="5528"/>
      </w:tblGrid>
      <w:tr w:rsidR="001030C5" w:rsidRPr="006E45AC" w14:paraId="677AB723" w14:textId="77777777" w:rsidTr="00624E11">
        <w:trPr>
          <w:trHeight w:val="482"/>
        </w:trPr>
        <w:tc>
          <w:tcPr>
            <w:tcW w:w="1101" w:type="dxa"/>
            <w:vAlign w:val="center"/>
          </w:tcPr>
          <w:p w14:paraId="189EA217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4394" w:type="dxa"/>
            <w:vAlign w:val="center"/>
          </w:tcPr>
          <w:p w14:paraId="18BD034D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26345212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03D4D8E" w14:textId="77777777" w:rsidR="001030C5" w:rsidRPr="006E45AC" w:rsidRDefault="001030C5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0AD52020" w14:textId="77777777" w:rsidR="001030C5" w:rsidRPr="00B55C91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5528" w:type="dxa"/>
            <w:vAlign w:val="center"/>
          </w:tcPr>
          <w:p w14:paraId="2D3E0F71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2"/>
            </w:r>
          </w:p>
          <w:p w14:paraId="40E33526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1030C5" w:rsidRPr="006E45AC" w14:paraId="56D490F7" w14:textId="77777777" w:rsidTr="00957205">
        <w:trPr>
          <w:trHeight w:val="674"/>
        </w:trPr>
        <w:tc>
          <w:tcPr>
            <w:tcW w:w="1101" w:type="dxa"/>
          </w:tcPr>
          <w:p w14:paraId="69D0ACBA" w14:textId="400CE83C" w:rsidR="001030C5" w:rsidRPr="006E45AC" w:rsidRDefault="007F0095" w:rsidP="003805A6">
            <w:pPr>
              <w:rPr>
                <w:rFonts w:ascii="Arial" w:hAnsi="Arial" w:cs="Arial"/>
              </w:rPr>
            </w:pPr>
            <w:r>
              <w:t>1</w:t>
            </w:r>
          </w:p>
        </w:tc>
        <w:tc>
          <w:tcPr>
            <w:tcW w:w="4394" w:type="dxa"/>
          </w:tcPr>
          <w:p w14:paraId="057F54CF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00E538A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4BA518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AD5939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5E8CB3A4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7F0095" w:rsidRPr="006E45AC" w14:paraId="497246A4" w14:textId="77777777" w:rsidTr="00957205">
        <w:trPr>
          <w:trHeight w:val="674"/>
        </w:trPr>
        <w:tc>
          <w:tcPr>
            <w:tcW w:w="1101" w:type="dxa"/>
          </w:tcPr>
          <w:p w14:paraId="504141FB" w14:textId="4A360A6E" w:rsidR="007F0095" w:rsidRPr="006E45AC" w:rsidRDefault="007F0095" w:rsidP="003805A6">
            <w:r>
              <w:t>2</w:t>
            </w:r>
          </w:p>
        </w:tc>
        <w:tc>
          <w:tcPr>
            <w:tcW w:w="4394" w:type="dxa"/>
          </w:tcPr>
          <w:p w14:paraId="728D13A5" w14:textId="77777777" w:rsidR="007F0095" w:rsidRPr="006E45AC" w:rsidRDefault="007F0095" w:rsidP="003805A6"/>
        </w:tc>
        <w:tc>
          <w:tcPr>
            <w:tcW w:w="1417" w:type="dxa"/>
          </w:tcPr>
          <w:p w14:paraId="29379C80" w14:textId="77777777" w:rsidR="007F0095" w:rsidRPr="006E45AC" w:rsidRDefault="007F0095" w:rsidP="003805A6"/>
        </w:tc>
        <w:tc>
          <w:tcPr>
            <w:tcW w:w="1418" w:type="dxa"/>
          </w:tcPr>
          <w:p w14:paraId="557BA235" w14:textId="77777777" w:rsidR="007F0095" w:rsidRPr="006E45AC" w:rsidRDefault="007F0095" w:rsidP="003805A6"/>
        </w:tc>
        <w:tc>
          <w:tcPr>
            <w:tcW w:w="5528" w:type="dxa"/>
          </w:tcPr>
          <w:p w14:paraId="030A9E94" w14:textId="77777777" w:rsidR="007F0095" w:rsidRPr="006E45AC" w:rsidRDefault="007F0095" w:rsidP="003805A6"/>
        </w:tc>
      </w:tr>
      <w:tr w:rsidR="007F0095" w:rsidRPr="006E45AC" w14:paraId="0225CF5D" w14:textId="77777777" w:rsidTr="00957205">
        <w:trPr>
          <w:trHeight w:val="674"/>
        </w:trPr>
        <w:tc>
          <w:tcPr>
            <w:tcW w:w="1101" w:type="dxa"/>
          </w:tcPr>
          <w:p w14:paraId="4BAA37BE" w14:textId="163B067D" w:rsidR="007F0095" w:rsidRPr="006E45AC" w:rsidRDefault="007F0095" w:rsidP="003805A6">
            <w:r>
              <w:t>3</w:t>
            </w:r>
          </w:p>
        </w:tc>
        <w:tc>
          <w:tcPr>
            <w:tcW w:w="4394" w:type="dxa"/>
          </w:tcPr>
          <w:p w14:paraId="5C295128" w14:textId="77777777" w:rsidR="007F0095" w:rsidRPr="006E45AC" w:rsidRDefault="007F0095" w:rsidP="003805A6"/>
        </w:tc>
        <w:tc>
          <w:tcPr>
            <w:tcW w:w="1417" w:type="dxa"/>
          </w:tcPr>
          <w:p w14:paraId="381B6344" w14:textId="77777777" w:rsidR="007F0095" w:rsidRPr="006E45AC" w:rsidRDefault="007F0095" w:rsidP="003805A6"/>
        </w:tc>
        <w:tc>
          <w:tcPr>
            <w:tcW w:w="1418" w:type="dxa"/>
          </w:tcPr>
          <w:p w14:paraId="0DBC0B96" w14:textId="77777777" w:rsidR="007F0095" w:rsidRPr="006E45AC" w:rsidRDefault="007F0095" w:rsidP="003805A6"/>
        </w:tc>
        <w:tc>
          <w:tcPr>
            <w:tcW w:w="5528" w:type="dxa"/>
          </w:tcPr>
          <w:p w14:paraId="021531D8" w14:textId="77777777" w:rsidR="007F0095" w:rsidRPr="006E45AC" w:rsidRDefault="007F0095" w:rsidP="003805A6"/>
        </w:tc>
      </w:tr>
    </w:tbl>
    <w:p w14:paraId="7424A189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C55FF6D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4A34DFC6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F7B9F" w14:textId="77777777"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14:paraId="664C54ED" w14:textId="77777777"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0B11C" w14:textId="77777777" w:rsidR="00ED462C" w:rsidRDefault="00ED4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39268" w14:textId="77777777" w:rsidR="001007E7" w:rsidRDefault="005E22F2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578479" wp14:editId="6B82005A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18415" b="762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F6D495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74631E6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2AF4E8E6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09776B5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57847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" filled="f" stroked="f">
              <v:textbox inset="0,0,0,0">
                <w:txbxContent>
                  <w:p w14:paraId="3BF6D495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74631E6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2AF4E8E6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09776B5" w14:textId="77777777" w:rsidR="00807015" w:rsidRDefault="00807015"/>
                </w:txbxContent>
              </v:textbox>
            </v:shape>
          </w:pict>
        </mc:Fallback>
      </mc:AlternateContent>
    </w:r>
  </w:p>
  <w:p w14:paraId="5A547B1E" w14:textId="77777777" w:rsidR="001007E7" w:rsidRDefault="005E22F2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547A33" wp14:editId="44E0D9F5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15875" b="1016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1D0ACC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547A33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" filled="f" stroked="f">
              <v:textbox inset="0,0,0,0">
                <w:txbxContent>
                  <w:p w14:paraId="431D0ACC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01166758" wp14:editId="53875E8E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60417D8" w14:textId="77777777" w:rsidR="00CA0E82" w:rsidRDefault="00CA0E82">
    <w:pPr>
      <w:pStyle w:val="Footer"/>
      <w:rPr>
        <w:rFonts w:ascii="Arial Narrow" w:hAnsi="Arial Narrow"/>
        <w:sz w:val="12"/>
      </w:rPr>
    </w:pPr>
  </w:p>
  <w:p w14:paraId="1613B388" w14:textId="77777777" w:rsidR="00CA0E82" w:rsidRDefault="00CA0E82">
    <w:pPr>
      <w:pStyle w:val="Footer"/>
      <w:rPr>
        <w:rFonts w:ascii="Arial Narrow" w:hAnsi="Arial Narrow"/>
        <w:sz w:val="12"/>
      </w:rPr>
    </w:pPr>
  </w:p>
  <w:p w14:paraId="0CDB17D7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C2E45C2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A049" w14:textId="77777777" w:rsidR="00ED462C" w:rsidRDefault="00ED4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CE9DF" w14:textId="77777777"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14:paraId="2207CCDD" w14:textId="77777777"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14:paraId="0B434149" w14:textId="77777777" w:rsidR="001030C5" w:rsidRPr="00B55C91" w:rsidRDefault="001030C5">
      <w:pPr>
        <w:pStyle w:val="FootnoteText"/>
        <w:rPr>
          <w:sz w:val="18"/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Marcar con una x.</w:t>
      </w:r>
    </w:p>
  </w:footnote>
  <w:footnote w:id="2">
    <w:p w14:paraId="2E2C4857" w14:textId="77777777" w:rsidR="001030C5" w:rsidRPr="006E45AC" w:rsidRDefault="001030C5">
      <w:pPr>
        <w:pStyle w:val="FootnoteText"/>
        <w:rPr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CEB7B" w14:textId="77777777" w:rsidR="00ED462C" w:rsidRDefault="00ED46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F0EA7" w14:textId="77777777" w:rsidR="00ED462C" w:rsidRDefault="00ED4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6C11" w14:textId="77777777" w:rsidR="00ED462C" w:rsidRDefault="00ED46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B0B"/>
    <w:rsid w:val="00011F6A"/>
    <w:rsid w:val="00023CA9"/>
    <w:rsid w:val="00025C13"/>
    <w:rsid w:val="00034DD9"/>
    <w:rsid w:val="00045479"/>
    <w:rsid w:val="00051BD2"/>
    <w:rsid w:val="000A029A"/>
    <w:rsid w:val="000D497A"/>
    <w:rsid w:val="000F7312"/>
    <w:rsid w:val="001007E7"/>
    <w:rsid w:val="001020C0"/>
    <w:rsid w:val="001030C5"/>
    <w:rsid w:val="00117E4E"/>
    <w:rsid w:val="00134D4F"/>
    <w:rsid w:val="001463BC"/>
    <w:rsid w:val="00157600"/>
    <w:rsid w:val="00165C6B"/>
    <w:rsid w:val="00170EC5"/>
    <w:rsid w:val="00194FF2"/>
    <w:rsid w:val="001A3F92"/>
    <w:rsid w:val="001C2BD3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2F27AF"/>
    <w:rsid w:val="00314023"/>
    <w:rsid w:val="00332B0B"/>
    <w:rsid w:val="00334E76"/>
    <w:rsid w:val="003C4888"/>
    <w:rsid w:val="003D160E"/>
    <w:rsid w:val="003D422C"/>
    <w:rsid w:val="003F0971"/>
    <w:rsid w:val="00410707"/>
    <w:rsid w:val="0042490F"/>
    <w:rsid w:val="004564FE"/>
    <w:rsid w:val="00462024"/>
    <w:rsid w:val="00466B9C"/>
    <w:rsid w:val="004711F7"/>
    <w:rsid w:val="004A4117"/>
    <w:rsid w:val="004D45A8"/>
    <w:rsid w:val="00521233"/>
    <w:rsid w:val="00535962"/>
    <w:rsid w:val="00587691"/>
    <w:rsid w:val="005A5833"/>
    <w:rsid w:val="005E18DF"/>
    <w:rsid w:val="005E22F2"/>
    <w:rsid w:val="00611A07"/>
    <w:rsid w:val="00624E11"/>
    <w:rsid w:val="0062592A"/>
    <w:rsid w:val="00626D0C"/>
    <w:rsid w:val="006506D0"/>
    <w:rsid w:val="00651E48"/>
    <w:rsid w:val="006709BC"/>
    <w:rsid w:val="00691C64"/>
    <w:rsid w:val="006B202F"/>
    <w:rsid w:val="006B365D"/>
    <w:rsid w:val="006D38F2"/>
    <w:rsid w:val="006E45AC"/>
    <w:rsid w:val="006F28AA"/>
    <w:rsid w:val="006F601D"/>
    <w:rsid w:val="00721F4E"/>
    <w:rsid w:val="00725091"/>
    <w:rsid w:val="00780880"/>
    <w:rsid w:val="00795886"/>
    <w:rsid w:val="007B6F6F"/>
    <w:rsid w:val="007C1660"/>
    <w:rsid w:val="007F0095"/>
    <w:rsid w:val="00806C78"/>
    <w:rsid w:val="00807015"/>
    <w:rsid w:val="00831319"/>
    <w:rsid w:val="00845FCE"/>
    <w:rsid w:val="00850351"/>
    <w:rsid w:val="00861D16"/>
    <w:rsid w:val="00862F3E"/>
    <w:rsid w:val="008B3AE5"/>
    <w:rsid w:val="00957205"/>
    <w:rsid w:val="009B42B9"/>
    <w:rsid w:val="009C118A"/>
    <w:rsid w:val="00A16099"/>
    <w:rsid w:val="00A34FF9"/>
    <w:rsid w:val="00A640BD"/>
    <w:rsid w:val="00A84189"/>
    <w:rsid w:val="00AD7919"/>
    <w:rsid w:val="00AF4447"/>
    <w:rsid w:val="00B00171"/>
    <w:rsid w:val="00B02129"/>
    <w:rsid w:val="00B03F96"/>
    <w:rsid w:val="00B227FF"/>
    <w:rsid w:val="00B55C91"/>
    <w:rsid w:val="00B62EEF"/>
    <w:rsid w:val="00B75094"/>
    <w:rsid w:val="00B97B51"/>
    <w:rsid w:val="00BA0007"/>
    <w:rsid w:val="00BA10B3"/>
    <w:rsid w:val="00BA79B3"/>
    <w:rsid w:val="00BC1D0C"/>
    <w:rsid w:val="00BC3380"/>
    <w:rsid w:val="00BC54C3"/>
    <w:rsid w:val="00BC61BD"/>
    <w:rsid w:val="00BD0E1B"/>
    <w:rsid w:val="00BD625A"/>
    <w:rsid w:val="00BE4CA7"/>
    <w:rsid w:val="00C013EE"/>
    <w:rsid w:val="00C078CB"/>
    <w:rsid w:val="00C22DBE"/>
    <w:rsid w:val="00C66D08"/>
    <w:rsid w:val="00C97CE8"/>
    <w:rsid w:val="00CA0E82"/>
    <w:rsid w:val="00CA4661"/>
    <w:rsid w:val="00CC4840"/>
    <w:rsid w:val="00CE58A6"/>
    <w:rsid w:val="00CE67A3"/>
    <w:rsid w:val="00D02754"/>
    <w:rsid w:val="00D24FA7"/>
    <w:rsid w:val="00D64696"/>
    <w:rsid w:val="00D90D49"/>
    <w:rsid w:val="00DC5D96"/>
    <w:rsid w:val="00DD4F3E"/>
    <w:rsid w:val="00E124CB"/>
    <w:rsid w:val="00E13E55"/>
    <w:rsid w:val="00E356E0"/>
    <w:rsid w:val="00E82D3B"/>
    <w:rsid w:val="00E85312"/>
    <w:rsid w:val="00EA40CE"/>
    <w:rsid w:val="00EA7406"/>
    <w:rsid w:val="00ED462C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;"/>
  <w14:docId w14:val="0A348B99"/>
  <w15:docId w15:val="{FCF6BF02-F22E-4585-8AC6-9BAB03FF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eGrid">
    <w:name w:val="Table Grid"/>
    <w:basedOn w:val="Table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5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42C35-9ADD-4360-9395-B2175ACB6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10</TotalTime>
  <Pages>1</Pages>
  <Words>57</Words>
  <Characters>318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Yasmin Alcantara</cp:lastModifiedBy>
  <cp:revision>30</cp:revision>
  <cp:lastPrinted>2021-01-28T12:33:00Z</cp:lastPrinted>
  <dcterms:created xsi:type="dcterms:W3CDTF">2017-09-28T12:25:00Z</dcterms:created>
  <dcterms:modified xsi:type="dcterms:W3CDTF">2022-10-06T12:55:00Z</dcterms:modified>
</cp:coreProperties>
</file>